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CA4" w:rsidRDefault="009E2CA4" w:rsidP="00436115">
      <w:pPr>
        <w:ind w:left="9639"/>
        <w:rPr>
          <w:rFonts w:ascii="Times New Roman" w:hAnsi="Times New Roman" w:cs="Times New Roman"/>
          <w:sz w:val="28"/>
          <w:szCs w:val="28"/>
        </w:rPr>
      </w:pPr>
      <w:r w:rsidRPr="009F546A">
        <w:rPr>
          <w:rFonts w:ascii="Times New Roman" w:hAnsi="Times New Roman" w:cs="Times New Roman"/>
          <w:sz w:val="28"/>
          <w:szCs w:val="28"/>
        </w:rPr>
        <w:t xml:space="preserve">Приложение к письму </w:t>
      </w:r>
    </w:p>
    <w:p w:rsidR="009E2CA4" w:rsidRDefault="009E2CA4" w:rsidP="00436115">
      <w:pPr>
        <w:ind w:left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__________  №__________________</w:t>
      </w:r>
    </w:p>
    <w:p w:rsidR="009E2CA4" w:rsidRDefault="009E2CA4">
      <w:pPr>
        <w:rPr>
          <w:rFonts w:ascii="Times New Roman" w:hAnsi="Times New Roman" w:cs="Times New Roman"/>
          <w:sz w:val="28"/>
          <w:szCs w:val="28"/>
        </w:rPr>
      </w:pPr>
    </w:p>
    <w:p w:rsidR="009E2CA4" w:rsidRPr="00436115" w:rsidRDefault="009E2CA4" w:rsidP="009F546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6115">
        <w:rPr>
          <w:rFonts w:ascii="Times New Roman" w:hAnsi="Times New Roman" w:cs="Times New Roman"/>
          <w:b/>
          <w:bCs/>
          <w:sz w:val="28"/>
          <w:szCs w:val="28"/>
        </w:rPr>
        <w:t xml:space="preserve">ИНФОРМАЦИЯ </w:t>
      </w:r>
    </w:p>
    <w:p w:rsidR="009E2CA4" w:rsidRPr="00436115" w:rsidRDefault="009E2CA4" w:rsidP="009F546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6115">
        <w:rPr>
          <w:rFonts w:ascii="Times New Roman" w:hAnsi="Times New Roman" w:cs="Times New Roman"/>
          <w:b/>
          <w:bCs/>
          <w:sz w:val="28"/>
          <w:szCs w:val="28"/>
        </w:rPr>
        <w:t xml:space="preserve">о проведении </w:t>
      </w:r>
      <w:r w:rsidRPr="00436115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436115">
        <w:rPr>
          <w:rFonts w:ascii="Times New Roman" w:hAnsi="Times New Roman" w:cs="Times New Roman"/>
          <w:b/>
          <w:bCs/>
          <w:sz w:val="28"/>
          <w:szCs w:val="28"/>
        </w:rPr>
        <w:t xml:space="preserve"> этапа мероприятий «Внимание - дети!» на территории Краснодарского края</w:t>
      </w:r>
    </w:p>
    <w:p w:rsidR="009E2CA4" w:rsidRDefault="009E2CA4" w:rsidP="009F546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93"/>
        <w:gridCol w:w="9639"/>
        <w:gridCol w:w="1701"/>
        <w:gridCol w:w="1701"/>
        <w:gridCol w:w="1796"/>
      </w:tblGrid>
      <w:tr w:rsidR="009E2CA4" w:rsidRPr="002B61BC">
        <w:trPr>
          <w:jc w:val="center"/>
        </w:trPr>
        <w:tc>
          <w:tcPr>
            <w:tcW w:w="693" w:type="dxa"/>
          </w:tcPr>
          <w:p w:rsidR="009E2CA4" w:rsidRPr="002B61BC" w:rsidRDefault="009E2CA4" w:rsidP="002B6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61B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9639" w:type="dxa"/>
          </w:tcPr>
          <w:p w:rsidR="009E2CA4" w:rsidRPr="002B61BC" w:rsidRDefault="009E2CA4" w:rsidP="002B6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1BC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1" w:type="dxa"/>
          </w:tcPr>
          <w:p w:rsidR="009E2CA4" w:rsidRPr="002B61BC" w:rsidRDefault="009E2CA4" w:rsidP="002B6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1BC">
              <w:rPr>
                <w:rFonts w:ascii="Times New Roman" w:hAnsi="Times New Roman" w:cs="Times New Roman"/>
                <w:sz w:val="24"/>
                <w:szCs w:val="24"/>
              </w:rPr>
              <w:t xml:space="preserve">сроки исполнения </w:t>
            </w:r>
          </w:p>
        </w:tc>
        <w:tc>
          <w:tcPr>
            <w:tcW w:w="1701" w:type="dxa"/>
          </w:tcPr>
          <w:p w:rsidR="009E2CA4" w:rsidRPr="002B61BC" w:rsidRDefault="009E2CA4" w:rsidP="002B6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1BC">
              <w:rPr>
                <w:rFonts w:ascii="Times New Roman" w:hAnsi="Times New Roman" w:cs="Times New Roman"/>
                <w:sz w:val="24"/>
                <w:szCs w:val="24"/>
              </w:rPr>
              <w:t>охват</w:t>
            </w:r>
          </w:p>
          <w:p w:rsidR="009E2CA4" w:rsidRPr="002B61BC" w:rsidRDefault="009E2CA4" w:rsidP="002B6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1BC">
              <w:rPr>
                <w:rFonts w:ascii="Times New Roman" w:hAnsi="Times New Roman" w:cs="Times New Roman"/>
                <w:sz w:val="24"/>
                <w:szCs w:val="24"/>
              </w:rPr>
              <w:t>обучающихся/должностных лиц</w:t>
            </w:r>
          </w:p>
        </w:tc>
        <w:tc>
          <w:tcPr>
            <w:tcW w:w="1796" w:type="dxa"/>
          </w:tcPr>
          <w:p w:rsidR="009E2CA4" w:rsidRPr="002B61BC" w:rsidRDefault="009E2CA4" w:rsidP="002B6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1BC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</w:p>
        </w:tc>
      </w:tr>
      <w:tr w:rsidR="009E2CA4" w:rsidRPr="002B61BC">
        <w:trPr>
          <w:jc w:val="center"/>
        </w:trPr>
        <w:tc>
          <w:tcPr>
            <w:tcW w:w="693" w:type="dxa"/>
          </w:tcPr>
          <w:p w:rsidR="009E2CA4" w:rsidRPr="002B61BC" w:rsidRDefault="009E2CA4" w:rsidP="002B61B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9E2CA4" w:rsidRPr="002B61BC" w:rsidRDefault="009E2CA4" w:rsidP="002B6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61BC">
              <w:rPr>
                <w:rFonts w:ascii="Times New Roman" w:hAnsi="Times New Roman" w:cs="Times New Roman"/>
                <w:sz w:val="24"/>
                <w:szCs w:val="24"/>
              </w:rPr>
              <w:t>Рассмотрение вопроса о состоянии работы по профилактике детского дорожно-транспортного травматизма  на заседании муниципальной комиссии по обеспечению безопасности дорожного движения</w:t>
            </w:r>
          </w:p>
        </w:tc>
        <w:tc>
          <w:tcPr>
            <w:tcW w:w="1701" w:type="dxa"/>
          </w:tcPr>
          <w:p w:rsidR="009E2CA4" w:rsidRPr="002B61BC" w:rsidRDefault="009E2CA4" w:rsidP="002B6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E2CA4" w:rsidRPr="002B61BC" w:rsidRDefault="009E2CA4" w:rsidP="002B6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61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796" w:type="dxa"/>
          </w:tcPr>
          <w:p w:rsidR="009E2CA4" w:rsidRPr="002B61BC" w:rsidRDefault="009E2CA4" w:rsidP="002B6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CA4" w:rsidRPr="002B61BC">
        <w:trPr>
          <w:jc w:val="center"/>
        </w:trPr>
        <w:tc>
          <w:tcPr>
            <w:tcW w:w="693" w:type="dxa"/>
          </w:tcPr>
          <w:p w:rsidR="009E2CA4" w:rsidRPr="002B61BC" w:rsidRDefault="009E2CA4" w:rsidP="002B61B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9E2CA4" w:rsidRPr="002B61BC" w:rsidRDefault="009E2CA4" w:rsidP="002B6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61BC">
              <w:rPr>
                <w:rFonts w:ascii="Times New Roman" w:hAnsi="Times New Roman" w:cs="Times New Roman"/>
                <w:sz w:val="24"/>
                <w:szCs w:val="24"/>
              </w:rPr>
              <w:t>Освещение вопросов обеспечения детского дорожно-транспортного травматизма в СМИ, использование возможностей социальной рекламы</w:t>
            </w:r>
          </w:p>
        </w:tc>
        <w:tc>
          <w:tcPr>
            <w:tcW w:w="1701" w:type="dxa"/>
          </w:tcPr>
          <w:p w:rsidR="009E2CA4" w:rsidRPr="002B61BC" w:rsidRDefault="009E2CA4" w:rsidP="002B6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E2CA4" w:rsidRPr="002B61BC" w:rsidRDefault="009E2CA4" w:rsidP="002B6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61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796" w:type="dxa"/>
          </w:tcPr>
          <w:p w:rsidR="009E2CA4" w:rsidRPr="002B61BC" w:rsidRDefault="009E2CA4" w:rsidP="002B6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CA4" w:rsidRPr="002B61BC">
        <w:trPr>
          <w:jc w:val="center"/>
        </w:trPr>
        <w:tc>
          <w:tcPr>
            <w:tcW w:w="693" w:type="dxa"/>
          </w:tcPr>
          <w:p w:rsidR="009E2CA4" w:rsidRPr="002B61BC" w:rsidRDefault="009E2CA4" w:rsidP="002B61B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9E2CA4" w:rsidRPr="002B61BC" w:rsidRDefault="009E2CA4" w:rsidP="002B6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61B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в общеобразовательных организациях в рамках краевого дня безопасности 2 сентября  проведение блиц-уроков безопасности дорожного движения,  </w:t>
            </w:r>
            <w:r w:rsidRPr="002B61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B61BC">
              <w:rPr>
                <w:rFonts w:ascii="Times New Roman" w:hAnsi="Times New Roman" w:cs="Times New Roman"/>
                <w:sz w:val="24"/>
                <w:szCs w:val="24"/>
              </w:rPr>
              <w:t xml:space="preserve"> приглашением сотрудников госавтоинспекции</w:t>
            </w:r>
          </w:p>
        </w:tc>
        <w:tc>
          <w:tcPr>
            <w:tcW w:w="1701" w:type="dxa"/>
          </w:tcPr>
          <w:p w:rsidR="009E2CA4" w:rsidRPr="002B61BC" w:rsidRDefault="009E2CA4" w:rsidP="002B6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1BC">
              <w:rPr>
                <w:rFonts w:ascii="Times New Roman" w:hAnsi="Times New Roman" w:cs="Times New Roman"/>
                <w:sz w:val="24"/>
                <w:szCs w:val="24"/>
              </w:rPr>
              <w:t>2 сентября</w:t>
            </w:r>
          </w:p>
        </w:tc>
        <w:tc>
          <w:tcPr>
            <w:tcW w:w="1701" w:type="dxa"/>
          </w:tcPr>
          <w:p w:rsidR="009E2CA4" w:rsidRPr="002B61BC" w:rsidRDefault="009E2CA4" w:rsidP="002B6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</w:tcPr>
          <w:p w:rsidR="009E2CA4" w:rsidRPr="002B61BC" w:rsidRDefault="009E2CA4" w:rsidP="002B6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CA4" w:rsidRPr="002B61BC">
        <w:trPr>
          <w:jc w:val="center"/>
        </w:trPr>
        <w:tc>
          <w:tcPr>
            <w:tcW w:w="693" w:type="dxa"/>
          </w:tcPr>
          <w:p w:rsidR="009E2CA4" w:rsidRPr="002B61BC" w:rsidRDefault="009E2CA4" w:rsidP="002B61B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9E2CA4" w:rsidRPr="002B61BC" w:rsidRDefault="009E2CA4" w:rsidP="002B6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61BC">
              <w:rPr>
                <w:rFonts w:ascii="Times New Roman" w:hAnsi="Times New Roman" w:cs="Times New Roman"/>
                <w:sz w:val="24"/>
                <w:szCs w:val="24"/>
              </w:rPr>
              <w:t>Проведение профилактической работы (лекции, беседы, конкурсы, викторины, открытые уроки, соревнования, флешмобы, просмотры видеоматерилов, массовые пропагандистские мероприятия)</w:t>
            </w:r>
          </w:p>
        </w:tc>
        <w:tc>
          <w:tcPr>
            <w:tcW w:w="1701" w:type="dxa"/>
          </w:tcPr>
          <w:p w:rsidR="009E2CA4" w:rsidRPr="002B61BC" w:rsidRDefault="009E2CA4" w:rsidP="002B6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61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701" w:type="dxa"/>
          </w:tcPr>
          <w:p w:rsidR="009E2CA4" w:rsidRPr="002B61BC" w:rsidRDefault="009E2CA4" w:rsidP="002B6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61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1796" w:type="dxa"/>
          </w:tcPr>
          <w:p w:rsidR="009E2CA4" w:rsidRPr="002B61BC" w:rsidRDefault="009E2CA4" w:rsidP="002B6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CA4" w:rsidRPr="002B61BC">
        <w:trPr>
          <w:jc w:val="center"/>
        </w:trPr>
        <w:tc>
          <w:tcPr>
            <w:tcW w:w="693" w:type="dxa"/>
          </w:tcPr>
          <w:p w:rsidR="009E2CA4" w:rsidRPr="002B61BC" w:rsidRDefault="009E2CA4" w:rsidP="002B61B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9E2CA4" w:rsidRPr="002B61BC" w:rsidRDefault="009E2CA4" w:rsidP="002B6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61BC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занятий и пешеходных экскурсий с детьми на улично -дорожной сети вблизи образовательных организаций</w:t>
            </w:r>
          </w:p>
        </w:tc>
        <w:tc>
          <w:tcPr>
            <w:tcW w:w="1701" w:type="dxa"/>
          </w:tcPr>
          <w:p w:rsidR="009E2CA4" w:rsidRPr="002B61BC" w:rsidRDefault="009E2CA4" w:rsidP="002B6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61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701" w:type="dxa"/>
          </w:tcPr>
          <w:p w:rsidR="009E2CA4" w:rsidRPr="002B61BC" w:rsidRDefault="009E2CA4" w:rsidP="002B6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</w:tcPr>
          <w:p w:rsidR="009E2CA4" w:rsidRPr="002B61BC" w:rsidRDefault="009E2CA4" w:rsidP="002B6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CA4" w:rsidRPr="002B61BC">
        <w:trPr>
          <w:jc w:val="center"/>
        </w:trPr>
        <w:tc>
          <w:tcPr>
            <w:tcW w:w="693" w:type="dxa"/>
          </w:tcPr>
          <w:p w:rsidR="009E2CA4" w:rsidRPr="002B61BC" w:rsidRDefault="009E2CA4" w:rsidP="002B61B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9E2CA4" w:rsidRPr="002B61BC" w:rsidRDefault="009E2CA4" w:rsidP="002B6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61BC">
              <w:rPr>
                <w:rFonts w:ascii="Times New Roman" w:hAnsi="Times New Roman" w:cs="Times New Roman"/>
                <w:sz w:val="24"/>
                <w:szCs w:val="24"/>
              </w:rPr>
              <w:t>Проведение «минуток безопасности»</w:t>
            </w:r>
          </w:p>
        </w:tc>
        <w:tc>
          <w:tcPr>
            <w:tcW w:w="1701" w:type="dxa"/>
          </w:tcPr>
          <w:p w:rsidR="009E2CA4" w:rsidRPr="002B61BC" w:rsidRDefault="009E2CA4" w:rsidP="002B6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61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701" w:type="dxa"/>
          </w:tcPr>
          <w:p w:rsidR="009E2CA4" w:rsidRPr="002B61BC" w:rsidRDefault="009E2CA4" w:rsidP="002B6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</w:tcPr>
          <w:p w:rsidR="009E2CA4" w:rsidRPr="002B61BC" w:rsidRDefault="009E2CA4" w:rsidP="002B6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CA4" w:rsidRPr="002B61BC">
        <w:trPr>
          <w:jc w:val="center"/>
        </w:trPr>
        <w:tc>
          <w:tcPr>
            <w:tcW w:w="693" w:type="dxa"/>
          </w:tcPr>
          <w:p w:rsidR="009E2CA4" w:rsidRPr="002B61BC" w:rsidRDefault="009E2CA4" w:rsidP="002B61B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9E2CA4" w:rsidRPr="002B61BC" w:rsidRDefault="009E2CA4" w:rsidP="002B6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61BC">
              <w:rPr>
                <w:rFonts w:ascii="Times New Roman" w:hAnsi="Times New Roman" w:cs="Times New Roman"/>
                <w:sz w:val="24"/>
                <w:szCs w:val="24"/>
              </w:rPr>
              <w:t>Организация проверки наличия  световозвращающихся элементов у детей</w:t>
            </w:r>
          </w:p>
        </w:tc>
        <w:tc>
          <w:tcPr>
            <w:tcW w:w="1701" w:type="dxa"/>
          </w:tcPr>
          <w:p w:rsidR="009E2CA4" w:rsidRPr="002B61BC" w:rsidRDefault="009E2CA4" w:rsidP="002B6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E2CA4" w:rsidRPr="002B61BC" w:rsidRDefault="009E2CA4" w:rsidP="002B6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</w:tcPr>
          <w:p w:rsidR="009E2CA4" w:rsidRPr="002B61BC" w:rsidRDefault="009E2CA4" w:rsidP="002B6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CA4" w:rsidRPr="002B61BC">
        <w:trPr>
          <w:jc w:val="center"/>
        </w:trPr>
        <w:tc>
          <w:tcPr>
            <w:tcW w:w="693" w:type="dxa"/>
          </w:tcPr>
          <w:p w:rsidR="009E2CA4" w:rsidRPr="002B61BC" w:rsidRDefault="009E2CA4" w:rsidP="002B61B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9E2CA4" w:rsidRPr="002B61BC" w:rsidRDefault="009E2CA4" w:rsidP="002B6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61BC">
              <w:rPr>
                <w:rFonts w:ascii="Times New Roman" w:hAnsi="Times New Roman" w:cs="Times New Roman"/>
                <w:sz w:val="24"/>
                <w:szCs w:val="24"/>
              </w:rPr>
              <w:t>Рассмотрение на педсоветах состояния работы по предупреждению детского дорожно-транспортного травматизма</w:t>
            </w:r>
          </w:p>
        </w:tc>
        <w:tc>
          <w:tcPr>
            <w:tcW w:w="1701" w:type="dxa"/>
          </w:tcPr>
          <w:p w:rsidR="009E2CA4" w:rsidRPr="002B61BC" w:rsidRDefault="009E2CA4" w:rsidP="002B6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E2CA4" w:rsidRPr="002B61BC" w:rsidRDefault="009E2CA4" w:rsidP="002B6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</w:tcPr>
          <w:p w:rsidR="009E2CA4" w:rsidRPr="002B61BC" w:rsidRDefault="009E2CA4" w:rsidP="002B6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2CA4" w:rsidRDefault="009E2C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ОО</w:t>
      </w:r>
    </w:p>
    <w:p w:rsidR="009E2CA4" w:rsidRPr="009F546A" w:rsidRDefault="009E2CA4" w:rsidP="00436115">
      <w:pPr>
        <w:spacing w:after="0" w:line="240" w:lineRule="auto"/>
        <w:ind w:left="-425" w:right="-598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E2CA4" w:rsidRPr="009F546A" w:rsidSect="00BE2A3A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2CA4" w:rsidRDefault="009E2CA4" w:rsidP="00BE2A3A">
      <w:pPr>
        <w:spacing w:after="0" w:line="240" w:lineRule="auto"/>
      </w:pPr>
      <w:r>
        <w:separator/>
      </w:r>
    </w:p>
  </w:endnote>
  <w:endnote w:type="continuationSeparator" w:id="0">
    <w:p w:rsidR="009E2CA4" w:rsidRDefault="009E2CA4" w:rsidP="00BE2A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2CA4" w:rsidRDefault="009E2CA4" w:rsidP="00BE2A3A">
      <w:pPr>
        <w:spacing w:after="0" w:line="240" w:lineRule="auto"/>
      </w:pPr>
      <w:r>
        <w:separator/>
      </w:r>
    </w:p>
  </w:footnote>
  <w:footnote w:type="continuationSeparator" w:id="0">
    <w:p w:rsidR="009E2CA4" w:rsidRDefault="009E2CA4" w:rsidP="00BE2A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CA4" w:rsidRDefault="009E2CA4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9E2CA4" w:rsidRDefault="009E2CA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579D9"/>
    <w:multiLevelType w:val="hybridMultilevel"/>
    <w:tmpl w:val="FBBE5E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5BEE"/>
    <w:rsid w:val="00005265"/>
    <w:rsid w:val="001209A1"/>
    <w:rsid w:val="0012597C"/>
    <w:rsid w:val="0027657A"/>
    <w:rsid w:val="002809C2"/>
    <w:rsid w:val="00291CEF"/>
    <w:rsid w:val="002B61BC"/>
    <w:rsid w:val="00323AE2"/>
    <w:rsid w:val="00326EDD"/>
    <w:rsid w:val="003E7DD8"/>
    <w:rsid w:val="00436115"/>
    <w:rsid w:val="004959F1"/>
    <w:rsid w:val="004E38DD"/>
    <w:rsid w:val="005549E7"/>
    <w:rsid w:val="005555C7"/>
    <w:rsid w:val="006010E8"/>
    <w:rsid w:val="00627D51"/>
    <w:rsid w:val="00686032"/>
    <w:rsid w:val="00697158"/>
    <w:rsid w:val="006D57E6"/>
    <w:rsid w:val="00722817"/>
    <w:rsid w:val="007425AB"/>
    <w:rsid w:val="00793F37"/>
    <w:rsid w:val="007C4CDF"/>
    <w:rsid w:val="00814F0E"/>
    <w:rsid w:val="008D0D91"/>
    <w:rsid w:val="009550D9"/>
    <w:rsid w:val="00985C43"/>
    <w:rsid w:val="009E2CA4"/>
    <w:rsid w:val="009F546A"/>
    <w:rsid w:val="00BE2A3A"/>
    <w:rsid w:val="00C14E06"/>
    <w:rsid w:val="00C4074C"/>
    <w:rsid w:val="00C94170"/>
    <w:rsid w:val="00CA59ED"/>
    <w:rsid w:val="00D62D12"/>
    <w:rsid w:val="00E42A2E"/>
    <w:rsid w:val="00E75BEE"/>
    <w:rsid w:val="00F8341A"/>
    <w:rsid w:val="00FC2C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74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F546A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814F0E"/>
    <w:pPr>
      <w:ind w:left="720"/>
    </w:pPr>
  </w:style>
  <w:style w:type="paragraph" w:styleId="Header">
    <w:name w:val="header"/>
    <w:basedOn w:val="Normal"/>
    <w:link w:val="HeaderChar"/>
    <w:uiPriority w:val="99"/>
    <w:rsid w:val="00BE2A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E2A3A"/>
  </w:style>
  <w:style w:type="paragraph" w:styleId="Footer">
    <w:name w:val="footer"/>
    <w:basedOn w:val="Normal"/>
    <w:link w:val="FooterChar"/>
    <w:uiPriority w:val="99"/>
    <w:rsid w:val="00BE2A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E2A3A"/>
  </w:style>
  <w:style w:type="paragraph" w:styleId="BalloonText">
    <w:name w:val="Balloon Text"/>
    <w:basedOn w:val="Normal"/>
    <w:link w:val="BalloonTextChar"/>
    <w:uiPriority w:val="99"/>
    <w:semiHidden/>
    <w:rsid w:val="00326E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26E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201</Words>
  <Characters>1152</Characters>
  <Application>Microsoft Office Outlook</Application>
  <DocSecurity>0</DocSecurity>
  <Lines>0</Lines>
  <Paragraphs>0</Paragraphs>
  <ScaleCrop>false</ScaleCrop>
  <Company>Отдел образования администрации МОЩербиновский район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ovr5</dc:creator>
  <cp:keywords/>
  <dc:description/>
  <cp:lastModifiedBy>Наталья</cp:lastModifiedBy>
  <cp:revision>3</cp:revision>
  <cp:lastPrinted>2021-08-24T12:37:00Z</cp:lastPrinted>
  <dcterms:created xsi:type="dcterms:W3CDTF">2021-08-24T12:42:00Z</dcterms:created>
  <dcterms:modified xsi:type="dcterms:W3CDTF">2021-09-01T07:50:00Z</dcterms:modified>
</cp:coreProperties>
</file>